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000" w:firstRow="0" w:lastRow="0" w:firstColumn="0" w:lastColumn="0" w:noHBand="0" w:noVBand="0"/>
      </w:tblPr>
      <w:tblGrid>
        <w:gridCol w:w="1883"/>
        <w:gridCol w:w="8096"/>
      </w:tblGrid>
      <w:tr w:rsidR="00005339" w14:paraId="447002B4" w14:textId="77777777">
        <w:tc>
          <w:tcPr>
            <w:tcW w:w="1908" w:type="dxa"/>
          </w:tcPr>
          <w:p w14:paraId="30E942F8" w14:textId="77777777" w:rsidR="00005339" w:rsidRDefault="007250C5">
            <w:pPr>
              <w:spacing w:after="120"/>
            </w:pPr>
            <w:r>
              <w:t>project</w:t>
            </w:r>
          </w:p>
        </w:tc>
        <w:tc>
          <w:tcPr>
            <w:tcW w:w="8287" w:type="dxa"/>
          </w:tcPr>
          <w:p w14:paraId="7FBB0306" w14:textId="0F49F0DB" w:rsidR="00005339" w:rsidRDefault="004D78FD">
            <w:pPr>
              <w:spacing w:after="120"/>
            </w:pPr>
            <w:r>
              <w:t>HSDR 381 NIHR127590</w:t>
            </w:r>
          </w:p>
        </w:tc>
      </w:tr>
      <w:tr w:rsidR="00005339" w14:paraId="481A37AC" w14:textId="77777777">
        <w:tc>
          <w:tcPr>
            <w:tcW w:w="1908" w:type="dxa"/>
          </w:tcPr>
          <w:p w14:paraId="7928F54F" w14:textId="5AFA7B8D" w:rsidR="00005339" w:rsidRDefault="007250C5">
            <w:pPr>
              <w:spacing w:after="120"/>
            </w:pPr>
            <w:r>
              <w:t xml:space="preserve">project </w:t>
            </w:r>
            <w:r w:rsidR="00AD7CC1">
              <w:t>manager</w:t>
            </w:r>
          </w:p>
        </w:tc>
        <w:tc>
          <w:tcPr>
            <w:tcW w:w="8287" w:type="dxa"/>
          </w:tcPr>
          <w:p w14:paraId="3357BDD4" w14:textId="355311DD" w:rsidR="00005339" w:rsidRDefault="004D78FD">
            <w:pPr>
              <w:spacing w:after="120"/>
            </w:pPr>
            <w:r>
              <w:t>Rachel</w:t>
            </w:r>
          </w:p>
        </w:tc>
      </w:tr>
      <w:tr w:rsidR="00005339" w14:paraId="7BF10F14" w14:textId="77777777">
        <w:tc>
          <w:tcPr>
            <w:tcW w:w="1908" w:type="dxa"/>
          </w:tcPr>
          <w:p w14:paraId="30D68A2B" w14:textId="77777777" w:rsidR="00005339" w:rsidRDefault="007250C5">
            <w:pPr>
              <w:spacing w:after="120"/>
            </w:pPr>
            <w:r>
              <w:t>date brief created</w:t>
            </w:r>
          </w:p>
        </w:tc>
        <w:tc>
          <w:tcPr>
            <w:tcW w:w="8287" w:type="dxa"/>
          </w:tcPr>
          <w:p w14:paraId="317F4E71" w14:textId="7A69F3A8" w:rsidR="00005339" w:rsidRDefault="004D78FD">
            <w:pPr>
              <w:spacing w:after="120"/>
            </w:pPr>
            <w:r>
              <w:t>06/06/2022</w:t>
            </w:r>
          </w:p>
        </w:tc>
      </w:tr>
      <w:tr w:rsidR="00005339" w14:paraId="5CE3FA14" w14:textId="77777777">
        <w:tc>
          <w:tcPr>
            <w:tcW w:w="1908" w:type="dxa"/>
          </w:tcPr>
          <w:p w14:paraId="4DBACE3D" w14:textId="77777777" w:rsidR="00005339" w:rsidRDefault="007250C5">
            <w:pPr>
              <w:spacing w:after="120"/>
            </w:pPr>
            <w:r>
              <w:t>guide time</w:t>
            </w:r>
          </w:p>
        </w:tc>
        <w:tc>
          <w:tcPr>
            <w:tcW w:w="8287" w:type="dxa"/>
          </w:tcPr>
          <w:p w14:paraId="1286EAA2" w14:textId="2EB47277" w:rsidR="00005339" w:rsidRDefault="004D78FD">
            <w:pPr>
              <w:spacing w:after="120"/>
            </w:pPr>
            <w:r>
              <w:t>25 hours</w:t>
            </w:r>
          </w:p>
        </w:tc>
      </w:tr>
    </w:tbl>
    <w:p w14:paraId="6D3FD74C" w14:textId="77777777" w:rsidR="00005339" w:rsidRDefault="00005339">
      <w:pPr>
        <w:pStyle w:val="Heading2"/>
      </w:pPr>
    </w:p>
    <w:p w14:paraId="638943D3" w14:textId="77777777" w:rsidR="006D4EDE" w:rsidRDefault="006D4EDE" w:rsidP="006D4EDE"/>
    <w:p w14:paraId="27B9BAC8" w14:textId="45337E83" w:rsidR="006D4EDE" w:rsidRPr="006D4EDE" w:rsidRDefault="006D4EDE" w:rsidP="006D4EDE">
      <w:pPr>
        <w:sectPr w:rsidR="006D4EDE" w:rsidRPr="006D4EDE" w:rsidSect="00324FBB">
          <w:headerReference w:type="default" r:id="rId7"/>
          <w:footerReference w:type="default" r:id="rId8"/>
          <w:type w:val="continuous"/>
          <w:pgSz w:w="11899" w:h="16838"/>
          <w:pgMar w:top="1200" w:right="960" w:bottom="1200" w:left="960" w:header="708" w:footer="708" w:gutter="0"/>
          <w:cols w:space="720"/>
        </w:sectPr>
      </w:pP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59"/>
        <w:gridCol w:w="1701"/>
      </w:tblGrid>
      <w:tr w:rsidR="00C54951" w14:paraId="3AE93F23" w14:textId="77777777" w:rsidTr="00EE7FB0">
        <w:tc>
          <w:tcPr>
            <w:tcW w:w="8359" w:type="dxa"/>
            <w:vAlign w:val="center"/>
          </w:tcPr>
          <w:p w14:paraId="48A49F78" w14:textId="77777777" w:rsidR="00C54951" w:rsidRDefault="00C54951" w:rsidP="005417BB"/>
        </w:tc>
        <w:tc>
          <w:tcPr>
            <w:tcW w:w="1701" w:type="dxa"/>
            <w:vAlign w:val="center"/>
          </w:tcPr>
          <w:p w14:paraId="6E868D57" w14:textId="387BBB7D" w:rsidR="00C54951" w:rsidRPr="00D13799" w:rsidRDefault="00C54951" w:rsidP="005417BB">
            <w:r w:rsidRPr="00D13799">
              <w:t>Y/N</w:t>
            </w:r>
          </w:p>
        </w:tc>
      </w:tr>
      <w:tr w:rsidR="006D4EDE" w14:paraId="17C75AAC" w14:textId="77777777" w:rsidTr="00EE7FB0">
        <w:tc>
          <w:tcPr>
            <w:tcW w:w="8359" w:type="dxa"/>
            <w:vAlign w:val="center"/>
          </w:tcPr>
          <w:p w14:paraId="571ED14A" w14:textId="6D90AF09" w:rsidR="00997F2B" w:rsidRPr="00695C37" w:rsidRDefault="00997F2B" w:rsidP="005417BB">
            <w:r>
              <w:t>Headline and keywords provided</w:t>
            </w:r>
          </w:p>
        </w:tc>
        <w:tc>
          <w:tcPr>
            <w:tcW w:w="1701" w:type="dxa"/>
            <w:vAlign w:val="center"/>
          </w:tcPr>
          <w:p w14:paraId="544FE314" w14:textId="7DD48A04" w:rsidR="00997F2B" w:rsidRDefault="00997F2B" w:rsidP="005417BB"/>
        </w:tc>
      </w:tr>
      <w:tr w:rsidR="00997F2B" w14:paraId="7C57B88B" w14:textId="77777777" w:rsidTr="00EE7FB0">
        <w:tc>
          <w:tcPr>
            <w:tcW w:w="8359" w:type="dxa"/>
            <w:vAlign w:val="center"/>
          </w:tcPr>
          <w:p w14:paraId="5D34BC65" w14:textId="3117D111" w:rsidR="00997F2B" w:rsidRDefault="00997F2B" w:rsidP="00997F2B">
            <w:r>
              <w:tab/>
              <w:t>Commas changed to semicolons</w:t>
            </w:r>
          </w:p>
        </w:tc>
        <w:tc>
          <w:tcPr>
            <w:tcW w:w="1701" w:type="dxa"/>
            <w:vAlign w:val="center"/>
          </w:tcPr>
          <w:p w14:paraId="4B2C44C9" w14:textId="5DBFB2F6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A701F74" w14:textId="77777777" w:rsidTr="00EE7FB0">
        <w:tc>
          <w:tcPr>
            <w:tcW w:w="8359" w:type="dxa"/>
            <w:vAlign w:val="center"/>
          </w:tcPr>
          <w:p w14:paraId="7EC94505" w14:textId="7A6E92CC" w:rsidR="00997F2B" w:rsidRDefault="00997F2B" w:rsidP="005417BB">
            <w:r>
              <w:tab/>
              <w:t>Keywords in uppercase</w:t>
            </w:r>
          </w:p>
        </w:tc>
        <w:tc>
          <w:tcPr>
            <w:tcW w:w="1701" w:type="dxa"/>
            <w:vAlign w:val="center"/>
          </w:tcPr>
          <w:p w14:paraId="0A69DDD6" w14:textId="1E417CC8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0F7A5B55" w14:textId="77777777" w:rsidTr="00EE7FB0">
        <w:tc>
          <w:tcPr>
            <w:tcW w:w="8359" w:type="dxa"/>
            <w:vAlign w:val="center"/>
          </w:tcPr>
          <w:p w14:paraId="34315155" w14:textId="173734B9" w:rsidR="006D4EDE" w:rsidRDefault="00997F2B" w:rsidP="005417BB">
            <w:r>
              <w:tab/>
              <w:t>Edited for journal style</w:t>
            </w:r>
          </w:p>
        </w:tc>
        <w:tc>
          <w:tcPr>
            <w:tcW w:w="1701" w:type="dxa"/>
            <w:vAlign w:val="center"/>
          </w:tcPr>
          <w:p w14:paraId="6309F149" w14:textId="515CD055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4306ACD9" w14:textId="77777777" w:rsidTr="00EE7FB0">
        <w:tc>
          <w:tcPr>
            <w:tcW w:w="8359" w:type="dxa"/>
            <w:vAlign w:val="center"/>
          </w:tcPr>
          <w:p w14:paraId="022D793E" w14:textId="52C06EFF" w:rsidR="006D4EDE" w:rsidRDefault="006D4EDE" w:rsidP="005417BB">
            <w:r>
              <w:tab/>
              <w:t>Headline updated to NIHR-approved version</w:t>
            </w:r>
          </w:p>
        </w:tc>
        <w:tc>
          <w:tcPr>
            <w:tcW w:w="1701" w:type="dxa"/>
            <w:vAlign w:val="center"/>
          </w:tcPr>
          <w:p w14:paraId="2590E750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6D4EDE" w14:paraId="1C8A236F" w14:textId="77777777" w:rsidTr="00EE7FB0">
        <w:tc>
          <w:tcPr>
            <w:tcW w:w="8359" w:type="dxa"/>
            <w:vAlign w:val="center"/>
          </w:tcPr>
          <w:p w14:paraId="50EDA161" w14:textId="77777777" w:rsidR="006D4EDE" w:rsidRDefault="006D4EDE" w:rsidP="005417BB"/>
        </w:tc>
        <w:tc>
          <w:tcPr>
            <w:tcW w:w="1701" w:type="dxa"/>
            <w:vAlign w:val="center"/>
          </w:tcPr>
          <w:p w14:paraId="4754D55D" w14:textId="77777777" w:rsidR="006D4EDE" w:rsidRPr="001D5EF9" w:rsidRDefault="006D4EDE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437A3F38" w14:textId="77777777" w:rsidTr="00EE7FB0">
        <w:tc>
          <w:tcPr>
            <w:tcW w:w="8359" w:type="dxa"/>
            <w:vAlign w:val="center"/>
          </w:tcPr>
          <w:p w14:paraId="37716B25" w14:textId="7221E7EE" w:rsidR="00997F2B" w:rsidRDefault="00C54951" w:rsidP="005417BB">
            <w:r>
              <w:t>NIHR title sup</w:t>
            </w:r>
            <w:r w:rsidR="006D4EDE">
              <w:t>p</w:t>
            </w:r>
            <w:r>
              <w:t>lied and added to file</w:t>
            </w:r>
          </w:p>
        </w:tc>
        <w:tc>
          <w:tcPr>
            <w:tcW w:w="1701" w:type="dxa"/>
            <w:vAlign w:val="center"/>
          </w:tcPr>
          <w:p w14:paraId="15283B5E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  <w:tr w:rsidR="00997F2B" w14:paraId="16FEE0F9" w14:textId="77777777" w:rsidTr="00EE7FB0">
        <w:tc>
          <w:tcPr>
            <w:tcW w:w="8359" w:type="dxa"/>
            <w:vAlign w:val="center"/>
          </w:tcPr>
          <w:p w14:paraId="71E8E891" w14:textId="77777777" w:rsidR="00997F2B" w:rsidRDefault="00997F2B" w:rsidP="005417BB"/>
        </w:tc>
        <w:tc>
          <w:tcPr>
            <w:tcW w:w="1701" w:type="dxa"/>
            <w:vAlign w:val="center"/>
          </w:tcPr>
          <w:p w14:paraId="0F2EF1CC" w14:textId="77777777" w:rsidR="00997F2B" w:rsidRPr="001D5EF9" w:rsidRDefault="00997F2B" w:rsidP="005417BB">
            <w:pPr>
              <w:rPr>
                <w:rFonts w:ascii="MS Gothic" w:eastAsia="MS Gothic" w:hAnsi="MS Gothic"/>
                <w:color w:val="000000"/>
              </w:rPr>
            </w:pPr>
          </w:p>
        </w:tc>
      </w:tr>
    </w:tbl>
    <w:p w14:paraId="4889C068" w14:textId="77777777" w:rsidR="00A7342D" w:rsidRDefault="00A7342D">
      <w:pPr>
        <w:pStyle w:val="Heading2"/>
      </w:pPr>
    </w:p>
    <w:p w14:paraId="1B3F40D5" w14:textId="2F681F69" w:rsidR="00005339" w:rsidRDefault="00A7342D">
      <w:pPr>
        <w:pStyle w:val="Heading2"/>
      </w:pPr>
      <w:r>
        <w:t>S</w:t>
      </w:r>
      <w:r w:rsidR="007250C5">
        <w:t>pecial instructions</w:t>
      </w:r>
    </w:p>
    <w:p w14:paraId="64A6EB5E" w14:textId="77777777" w:rsidR="007250C5" w:rsidRDefault="007250C5"/>
    <w:p w14:paraId="47B443EF" w14:textId="787AE0C7" w:rsidR="00424921" w:rsidRDefault="00424921">
      <w:r>
        <w:t>Permissions:</w:t>
      </w:r>
    </w:p>
    <w:p w14:paraId="5EEA8B04" w14:textId="77777777" w:rsidR="00424921" w:rsidRDefault="004D78FD" w:rsidP="00424921">
      <w:pPr>
        <w:pStyle w:val="ListParagraph"/>
        <w:numPr>
          <w:ilvl w:val="0"/>
          <w:numId w:val="2"/>
        </w:numPr>
      </w:pPr>
      <w:r>
        <w:t>The author has provided proof that permissions are not needed for Figures 1–3.</w:t>
      </w:r>
    </w:p>
    <w:p w14:paraId="72A053A1" w14:textId="54541854" w:rsidR="00156E60" w:rsidRDefault="004D78FD" w:rsidP="00424921">
      <w:pPr>
        <w:pStyle w:val="ListParagraph"/>
        <w:numPr>
          <w:ilvl w:val="0"/>
          <w:numId w:val="2"/>
        </w:numPr>
      </w:pPr>
      <w:r>
        <w:t xml:space="preserve">The </w:t>
      </w:r>
      <w:r w:rsidR="00F70915">
        <w:t xml:space="preserve">proof of </w:t>
      </w:r>
      <w:r>
        <w:t>permission provided for Figure 4</w:t>
      </w:r>
      <w:r w:rsidR="00424921">
        <w:t xml:space="preserve"> does not actually grant permsiion; a query has been inserted asking for further proof.</w:t>
      </w:r>
    </w:p>
    <w:p w14:paraId="393633D2" w14:textId="2B02EE84" w:rsidR="00424921" w:rsidRDefault="00424921" w:rsidP="00424921">
      <w:pPr>
        <w:pStyle w:val="ListParagraph"/>
        <w:numPr>
          <w:ilvl w:val="0"/>
          <w:numId w:val="2"/>
        </w:numPr>
      </w:pPr>
      <w:r>
        <w:t>The author is currently awaiting a response for permission for Figure 5.</w:t>
      </w:r>
    </w:p>
    <w:p w14:paraId="2A84FF71" w14:textId="16ECCF6F" w:rsidR="00292D15" w:rsidRDefault="00292D15" w:rsidP="00292D15">
      <w:pPr>
        <w:pStyle w:val="ListParagraph"/>
        <w:numPr>
          <w:ilvl w:val="1"/>
          <w:numId w:val="2"/>
        </w:numPr>
      </w:pPr>
      <w:r>
        <w:t>Permission not granted</w:t>
      </w:r>
    </w:p>
    <w:p w14:paraId="15DE9205" w14:textId="2F2E4757" w:rsidR="0000149C" w:rsidRDefault="0000149C" w:rsidP="0000149C"/>
    <w:p w14:paraId="1D739EA3" w14:textId="6D1086E1" w:rsidR="0000149C" w:rsidRDefault="0000149C" w:rsidP="0000149C">
      <w:r>
        <w:t>Please remove figure 5, replace with the reference citation and renumber the remaining figures accordingly.</w:t>
      </w:r>
    </w:p>
    <w:p w14:paraId="4E6319B3" w14:textId="7251BA6F" w:rsidR="00424921" w:rsidRDefault="00424921" w:rsidP="00424921"/>
    <w:p w14:paraId="446A1728" w14:textId="36D8E37D" w:rsidR="00424921" w:rsidRDefault="00424921" w:rsidP="00424921">
      <w:r>
        <w:t>Catherine Pope’s disclosed interests contained an item not found on their ICMJE form; a query has been inserted asking for the form to be resupplied.</w:t>
      </w:r>
    </w:p>
    <w:p w14:paraId="52CABA3E" w14:textId="4657CF63" w:rsidR="00F70915" w:rsidRDefault="00F70915"/>
    <w:p w14:paraId="31BBF443" w14:textId="77777777" w:rsidR="00F70915" w:rsidRDefault="00F70915"/>
    <w:sectPr w:rsidR="00F70915">
      <w:headerReference w:type="default" r:id="rId9"/>
      <w:footerReference w:type="default" r:id="rId10"/>
      <w:type w:val="continuous"/>
      <w:pgSz w:w="11899" w:h="16838"/>
      <w:pgMar w:top="1200" w:right="960" w:bottom="1200" w:left="9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148CC" w14:textId="77777777" w:rsidR="00E157BE" w:rsidRDefault="00E157BE">
      <w:r>
        <w:separator/>
      </w:r>
    </w:p>
  </w:endnote>
  <w:endnote w:type="continuationSeparator" w:id="0">
    <w:p w14:paraId="153799D9" w14:textId="77777777" w:rsidR="00E157BE" w:rsidRDefault="00E15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2342D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631D4" w14:textId="77777777" w:rsidR="00005339" w:rsidRDefault="007250C5">
    <w:pPr>
      <w:pStyle w:val="Footer"/>
      <w:rPr>
        <w:sz w:val="18"/>
      </w:rPr>
    </w:pPr>
    <w:r>
      <w:rPr>
        <w:sz w:val="18"/>
      </w:rPr>
      <w:t>prepress projects ltd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969C34" w14:textId="77777777" w:rsidR="00E157BE" w:rsidRDefault="00E157BE">
      <w:r>
        <w:separator/>
      </w:r>
    </w:p>
  </w:footnote>
  <w:footnote w:type="continuationSeparator" w:id="0">
    <w:p w14:paraId="4C0260E1" w14:textId="77777777" w:rsidR="00E157BE" w:rsidRDefault="00E157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666AA" w14:textId="274FFAB6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  <w:p w14:paraId="4251EB10" w14:textId="77777777" w:rsidR="00324FBB" w:rsidRDefault="00324FBB">
    <w:pPr>
      <w:rPr>
        <w:b/>
        <w:color w:val="003366"/>
        <w:sz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B614" w14:textId="77777777" w:rsidR="00005339" w:rsidRDefault="007250C5">
    <w:pPr>
      <w:rPr>
        <w:b/>
        <w:color w:val="003366"/>
        <w:sz w:val="32"/>
      </w:rPr>
    </w:pPr>
    <w:r>
      <w:rPr>
        <w:b/>
        <w:color w:val="003366"/>
        <w:sz w:val="32"/>
      </w:rPr>
      <w:t>copy-editing brief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903550"/>
    <w:multiLevelType w:val="hybridMultilevel"/>
    <w:tmpl w:val="E75A2D2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3AB1BCA"/>
    <w:multiLevelType w:val="hybridMultilevel"/>
    <w:tmpl w:val="AF4459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8411218">
    <w:abstractNumId w:val="0"/>
  </w:num>
  <w:num w:numId="2" w16cid:durableId="9226909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0C5"/>
    <w:rsid w:val="0000149C"/>
    <w:rsid w:val="00005339"/>
    <w:rsid w:val="000174DE"/>
    <w:rsid w:val="000F0447"/>
    <w:rsid w:val="00156E60"/>
    <w:rsid w:val="00292D15"/>
    <w:rsid w:val="00324FBB"/>
    <w:rsid w:val="003D6837"/>
    <w:rsid w:val="00424921"/>
    <w:rsid w:val="004D78FD"/>
    <w:rsid w:val="00520864"/>
    <w:rsid w:val="0068133C"/>
    <w:rsid w:val="006D4EDE"/>
    <w:rsid w:val="007250C5"/>
    <w:rsid w:val="008229C3"/>
    <w:rsid w:val="008F5948"/>
    <w:rsid w:val="00997F2B"/>
    <w:rsid w:val="009A66D7"/>
    <w:rsid w:val="00A7342D"/>
    <w:rsid w:val="00AD7CC1"/>
    <w:rsid w:val="00C54951"/>
    <w:rsid w:val="00D13799"/>
    <w:rsid w:val="00E157BE"/>
    <w:rsid w:val="00E753A1"/>
    <w:rsid w:val="00EB051F"/>
    <w:rsid w:val="00EE7FB0"/>
    <w:rsid w:val="00F7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EEC5356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Helvetica" w:hAnsi="Helvetica"/>
      <w:noProof/>
    </w:rPr>
  </w:style>
  <w:style w:type="paragraph" w:styleId="Heading2">
    <w:name w:val="heading 2"/>
    <w:basedOn w:val="Normal"/>
    <w:next w:val="Normal"/>
    <w:qFormat/>
    <w:pPr>
      <w:keepNext/>
      <w:tabs>
        <w:tab w:val="left" w:pos="360"/>
        <w:tab w:val="left" w:pos="1920"/>
        <w:tab w:val="left" w:pos="2280"/>
        <w:tab w:val="left" w:pos="3600"/>
        <w:tab w:val="left" w:pos="3960"/>
      </w:tabs>
      <w:spacing w:before="240" w:after="60"/>
      <w:outlineLvl w:val="1"/>
    </w:pPr>
    <w:rPr>
      <w:b/>
      <w:i/>
      <w:color w:val="003366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ecklistentry">
    <w:name w:val="checklist entry"/>
    <w:basedOn w:val="Normal"/>
    <w:pPr>
      <w:tabs>
        <w:tab w:val="left" w:pos="360"/>
        <w:tab w:val="left" w:pos="1920"/>
        <w:tab w:val="left" w:pos="2280"/>
        <w:tab w:val="left" w:pos="3600"/>
        <w:tab w:val="left" w:pos="3960"/>
        <w:tab w:val="left" w:pos="4800"/>
        <w:tab w:val="left" w:pos="5160"/>
      </w:tabs>
      <w:ind w:left="360" w:hanging="360"/>
    </w:pPr>
  </w:style>
  <w:style w:type="paragraph" w:styleId="ListParagraph">
    <w:name w:val="List Paragraph"/>
    <w:basedOn w:val="Normal"/>
    <w:uiPriority w:val="34"/>
    <w:qFormat/>
    <w:rsid w:val="00997F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ve/Library/Group%20Containers/UBF8T346G9.Office/User%20Content.localized/Templates.localized/Copy-editing%20brief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Copy-editing brief.dot</Template>
  <TotalTime>17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project</vt:lpstr>
    </vt:vector>
  </TitlesOfParts>
  <Company>Prepress Projects Ltd</Company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project</dc:title>
  <dc:subject/>
  <dc:creator>Lucy Harrier</dc:creator>
  <cp:keywords/>
  <cp:lastModifiedBy>Rachel Davies-Coleman</cp:lastModifiedBy>
  <cp:revision>11</cp:revision>
  <cp:lastPrinted>2004-01-07T13:42:00Z</cp:lastPrinted>
  <dcterms:created xsi:type="dcterms:W3CDTF">2019-01-07T17:24:00Z</dcterms:created>
  <dcterms:modified xsi:type="dcterms:W3CDTF">2022-09-13T12:03:00Z</dcterms:modified>
</cp:coreProperties>
</file>